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DBE55" w14:textId="77777777" w:rsidR="00D309C3" w:rsidRDefault="00D309C3" w:rsidP="00D309C3">
      <w:pPr>
        <w:pStyle w:val="NoSpacing"/>
      </w:pPr>
      <w:r>
        <w:rPr>
          <w:u w:val="single"/>
        </w:rPr>
        <w:t>Thomas PACHET</w:t>
      </w:r>
      <w:r>
        <w:t xml:space="preserve">        (fl.1483)</w:t>
      </w:r>
    </w:p>
    <w:p w14:paraId="7F7BB584" w14:textId="77777777" w:rsidR="00D309C3" w:rsidRDefault="00D309C3" w:rsidP="00D309C3">
      <w:pPr>
        <w:pStyle w:val="NoSpacing"/>
      </w:pPr>
      <w:r>
        <w:t>of Northfield, Worcestershire. Chapman.</w:t>
      </w:r>
    </w:p>
    <w:p w14:paraId="47EF85DC" w14:textId="77777777" w:rsidR="00D309C3" w:rsidRDefault="00D309C3" w:rsidP="00D309C3">
      <w:pPr>
        <w:pStyle w:val="NoSpacing"/>
      </w:pPr>
    </w:p>
    <w:p w14:paraId="4AEF1AF8" w14:textId="77777777" w:rsidR="00D309C3" w:rsidRDefault="00D309C3" w:rsidP="00D309C3">
      <w:pPr>
        <w:pStyle w:val="NoSpacing"/>
      </w:pPr>
    </w:p>
    <w:p w14:paraId="51EA71F6" w14:textId="77777777" w:rsidR="00D309C3" w:rsidRDefault="00D309C3" w:rsidP="00D309C3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Drewe</w:t>
      </w:r>
      <w:proofErr w:type="spellEnd"/>
      <w:r>
        <w:t xml:space="preserve">(q.v.) brought a plaint of debt against him, Thomas </w:t>
      </w:r>
    </w:p>
    <w:p w14:paraId="2A22CA5A" w14:textId="77777777" w:rsidR="00D309C3" w:rsidRDefault="00D309C3" w:rsidP="00D309C3">
      <w:pPr>
        <w:pStyle w:val="NoSpacing"/>
      </w:pPr>
      <w:r>
        <w:tab/>
      </w:r>
      <w:r>
        <w:tab/>
        <w:t>George of Attleborough, Warwickshire(q.v.), Richard Blake of Upton,</w:t>
      </w:r>
    </w:p>
    <w:p w14:paraId="13B9AC53" w14:textId="77777777" w:rsidR="00D309C3" w:rsidRDefault="00D309C3" w:rsidP="00D309C3">
      <w:pPr>
        <w:pStyle w:val="NoSpacing"/>
      </w:pPr>
      <w:r>
        <w:tab/>
      </w:r>
      <w:r>
        <w:tab/>
        <w:t xml:space="preserve">Leicestershire(q.v.), John Hung of Evesham(q.v.) and Robert </w:t>
      </w:r>
      <w:proofErr w:type="spellStart"/>
      <w:r>
        <w:t>Cartwryght</w:t>
      </w:r>
      <w:proofErr w:type="spellEnd"/>
      <w:r>
        <w:t xml:space="preserve"> </w:t>
      </w:r>
    </w:p>
    <w:p w14:paraId="5514A685" w14:textId="77777777" w:rsidR="00D309C3" w:rsidRDefault="00D309C3" w:rsidP="00D309C3">
      <w:pPr>
        <w:pStyle w:val="NoSpacing"/>
        <w:ind w:left="720" w:firstLine="720"/>
      </w:pPr>
      <w:r>
        <w:t>of Ibstock, Leicestershire(q.v.).</w:t>
      </w:r>
    </w:p>
    <w:p w14:paraId="14452944" w14:textId="77777777" w:rsidR="00D309C3" w:rsidRDefault="00D309C3" w:rsidP="00D309C3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3C4CCD3A" w14:textId="77777777" w:rsidR="00D309C3" w:rsidRDefault="00D309C3" w:rsidP="00D309C3">
      <w:pPr>
        <w:pStyle w:val="NoSpacing"/>
      </w:pPr>
    </w:p>
    <w:p w14:paraId="6969F466" w14:textId="77777777" w:rsidR="00D309C3" w:rsidRDefault="00D309C3" w:rsidP="00D309C3">
      <w:pPr>
        <w:pStyle w:val="NoSpacing"/>
      </w:pPr>
    </w:p>
    <w:p w14:paraId="20D1CE17" w14:textId="77777777" w:rsidR="00D309C3" w:rsidRDefault="00D309C3" w:rsidP="00D309C3">
      <w:pPr>
        <w:pStyle w:val="NoSpacing"/>
      </w:pPr>
      <w:r>
        <w:t>24 January 2020</w:t>
      </w:r>
    </w:p>
    <w:p w14:paraId="25EBD4C4" w14:textId="77777777" w:rsidR="006B2F86" w:rsidRPr="00E71FC3" w:rsidRDefault="00D309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43907" w14:textId="77777777" w:rsidR="00D309C3" w:rsidRDefault="00D309C3" w:rsidP="00E71FC3">
      <w:pPr>
        <w:spacing w:after="0" w:line="240" w:lineRule="auto"/>
      </w:pPr>
      <w:r>
        <w:separator/>
      </w:r>
    </w:p>
  </w:endnote>
  <w:endnote w:type="continuationSeparator" w:id="0">
    <w:p w14:paraId="592F5E20" w14:textId="77777777" w:rsidR="00D309C3" w:rsidRDefault="00D309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3A7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E32EA" w14:textId="77777777" w:rsidR="00D309C3" w:rsidRDefault="00D309C3" w:rsidP="00E71FC3">
      <w:pPr>
        <w:spacing w:after="0" w:line="240" w:lineRule="auto"/>
      </w:pPr>
      <w:r>
        <w:separator/>
      </w:r>
    </w:p>
  </w:footnote>
  <w:footnote w:type="continuationSeparator" w:id="0">
    <w:p w14:paraId="1E9E50FC" w14:textId="77777777" w:rsidR="00D309C3" w:rsidRDefault="00D309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9C3"/>
    <w:rsid w:val="001A7C09"/>
    <w:rsid w:val="00577BD5"/>
    <w:rsid w:val="006A1F77"/>
    <w:rsid w:val="00733BE7"/>
    <w:rsid w:val="00AB52E8"/>
    <w:rsid w:val="00B16D3F"/>
    <w:rsid w:val="00D309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F86BD"/>
  <w15:chartTrackingRefBased/>
  <w15:docId w15:val="{77C6FE8A-5F97-45AB-B0EE-85ACAF02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309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2020-01-31T22:08:00Z</dcterms:created>
  <dcterms:modified xsi:type="dcterms:W3CDTF">2020-01-31T22:08:00Z</dcterms:modified>
</cp:coreProperties>
</file>